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EA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9035EA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5515E8">
        <w:t>Типово</w:t>
      </w:r>
      <w:r w:rsidR="00BD17A4">
        <w:t>му</w:t>
      </w:r>
      <w:r w:rsidR="005515E8">
        <w:t xml:space="preserve"> </w:t>
      </w:r>
      <w:r w:rsidR="00BD17A4">
        <w:t>Приглашению</w:t>
      </w:r>
      <w:r w:rsidR="00BF2DF8">
        <w:t xml:space="preserve"> делать оферты</w:t>
      </w:r>
    </w:p>
    <w:p w:rsidR="009035EA" w:rsidRDefault="009035EA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>Письмо о подаче оферты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proofErr w:type="gramStart"/>
      <w:r w:rsidRPr="00A102BD">
        <w:rPr>
          <w:i/>
          <w:sz w:val="16"/>
          <w:szCs w:val="16"/>
        </w:rPr>
        <w:t xml:space="preserve">(на фирменном бланке </w:t>
      </w:r>
      <w:r w:rsidR="00F26E7C">
        <w:rPr>
          <w:i/>
          <w:sz w:val="16"/>
          <w:szCs w:val="16"/>
        </w:rPr>
        <w:t>оферента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  <w:proofErr w:type="gramEnd"/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>Приглашение делать оферты</w:t>
      </w:r>
      <w:r w:rsidRPr="00A102BD">
        <w:t xml:space="preserve"> </w:t>
      </w:r>
      <w:proofErr w:type="gramStart"/>
      <w:r w:rsidRPr="00A102BD">
        <w:t>от</w:t>
      </w:r>
      <w:proofErr w:type="gramEnd"/>
      <w:r w:rsidRPr="00A102BD">
        <w:t xml:space="preserve"> ______ № ____ </w:t>
      </w:r>
      <w:proofErr w:type="gramStart"/>
      <w:r w:rsidR="001B7F2D">
        <w:t>на</w:t>
      </w:r>
      <w:proofErr w:type="gramEnd"/>
      <w:r w:rsidR="001B7F2D">
        <w:t xml:space="preserve">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>приглашению делать оферты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</w:t>
      </w:r>
      <w:proofErr w:type="gramStart"/>
      <w:r w:rsidR="006010BA">
        <w:t xml:space="preserve">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</w:t>
      </w:r>
      <w:proofErr w:type="gramEnd"/>
      <w:r w:rsidR="006010BA" w:rsidRPr="00A102BD">
        <w:rPr>
          <w:i/>
          <w:sz w:val="16"/>
          <w:szCs w:val="16"/>
        </w:rPr>
        <w:t xml:space="preserve">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>приглашения делать оферты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</w:t>
      </w:r>
      <w:proofErr w:type="gramStart"/>
      <w:r w:rsidR="004B0D40" w:rsidRPr="00A102BD">
        <w:t>в</w:t>
      </w:r>
      <w:r w:rsidR="00B43188">
        <w:t>(</w:t>
      </w:r>
      <w:proofErr w:type="gramEnd"/>
      <w:r w:rsidR="00B43188">
        <w:t>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</w:t>
      </w:r>
      <w:proofErr w:type="gramStart"/>
      <w:r w:rsidRPr="00A102BD">
        <w:t>.</w:t>
      </w:r>
      <w:proofErr w:type="gramEnd"/>
      <w:r w:rsidRPr="00A102BD">
        <w:t xml:space="preserve"> </w:t>
      </w:r>
      <w:proofErr w:type="gramStart"/>
      <w:r w:rsidRPr="00A102BD">
        <w:t>п</w:t>
      </w:r>
      <w:proofErr w:type="gramEnd"/>
      <w:r w:rsidRPr="00A102BD">
        <w:t>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>Приглашения делать оферты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>Приглашения делать оферты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59" w:rsidRDefault="00454259">
      <w:r>
        <w:separator/>
      </w:r>
    </w:p>
  </w:endnote>
  <w:endnote w:type="continuationSeparator" w:id="0">
    <w:p w:rsidR="00454259" w:rsidRDefault="00454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fldSimple w:instr=" PAGE ">
      <w:r w:rsidR="00450F4D">
        <w:rPr>
          <w:noProof/>
        </w:rPr>
        <w:t>2</w:t>
      </w:r>
    </w:fldSimple>
    <w:r>
      <w:t xml:space="preserve"> из </w:t>
    </w:r>
    <w:fldSimple w:instr=" NUMPAGES ">
      <w:r w:rsidR="00450F4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59" w:rsidRDefault="00454259">
      <w:r>
        <w:separator/>
      </w:r>
    </w:p>
  </w:footnote>
  <w:footnote w:type="continuationSeparator" w:id="0">
    <w:p w:rsidR="00454259" w:rsidRDefault="00454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trackRevisions/>
  <w:doNotTrackMoves/>
  <w:defaultTabStop w:val="851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0F4D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5EA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в.2.dot</Template>
  <TotalTime>1</TotalTime>
  <Pages>2</Pages>
  <Words>314</Words>
  <Characters>2661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Злотников Кирилл Эдуардович</cp:lastModifiedBy>
  <cp:revision>2</cp:revision>
  <cp:lastPrinted>2010-04-13T12:36:00Z</cp:lastPrinted>
  <dcterms:created xsi:type="dcterms:W3CDTF">2012-03-30T12:41:00Z</dcterms:created>
  <dcterms:modified xsi:type="dcterms:W3CDTF">2012-03-30T12:41:00Z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